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FED" w:rsidRPr="003C7D14" w:rsidRDefault="00366E32" w:rsidP="00366E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D14">
        <w:rPr>
          <w:rFonts w:ascii="Times New Roman" w:hAnsi="Times New Roman" w:cs="Times New Roman"/>
          <w:b/>
          <w:sz w:val="28"/>
          <w:szCs w:val="28"/>
        </w:rPr>
        <w:t>Экзаменационные вопросы</w:t>
      </w:r>
    </w:p>
    <w:p w:rsidR="003C7D14" w:rsidRPr="003C7D14" w:rsidRDefault="003C7D14" w:rsidP="00366E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Что такое зоопсихология, предмет и задачи зоопсихологии.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Раздражимость, чувствительность их характеристики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Что такое «психика», поведение, «психическая деятельность»?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Что такое сравнительная психология, предмет и задачи.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Каковы пределы компетенции зоопсихолога, почему?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Требования, предъявляемые к зоопсихологическим исследованиям, примеры.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Связь зоопсихологии с другими науками.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Связь зоопсихологии с этологией.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Классификация поведения по способу формирования в онтогенезе, пример.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Классификация поведения по Л.В. Крушинскому.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Какие существуют классификации поведения, помимо классификаций</w:t>
      </w:r>
      <w:r w:rsidR="006A56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Д. </w:t>
      </w:r>
      <w:proofErr w:type="spellStart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Дьюсбери</w:t>
      </w:r>
      <w:proofErr w:type="spellEnd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Крушинского, дайте им характеристику?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Классификация поведения по Д. </w:t>
      </w:r>
      <w:proofErr w:type="spellStart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Дьюсбери</w:t>
      </w:r>
      <w:proofErr w:type="spellEnd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примеры.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Методы зоопсихологических исследований.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Методы зоопсихологических исследований выделенные В.А.</w:t>
      </w:r>
      <w:r w:rsidR="006A56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Вагнером их характеристика.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Инстинктивное поведение как основа жизнедеятельности животного.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Внутренние факторы инстинктивного поведения: гомеостаз, внутренние ритмы, примеры.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Внутренние факторы инстинктивного поведения: эндогенные ритмы ЦНС, гормоны, примеры.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Врожденные пусковые механизмы инстинктивного поведения: «ключевые» раздражители их характеристика, примеры.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Структура инстинктивного поведения, примеры.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Инстинктивное поведение и общение, примеры.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 Психические компоненты инстинктивного поведения.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22. Общая характеристика процесса </w:t>
      </w:r>
      <w:proofErr w:type="spellStart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научения</w:t>
      </w:r>
      <w:proofErr w:type="spellEnd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 Навык и его характеристика. Дрессировка, как выработка навыка, пример.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24. Классификация </w:t>
      </w:r>
      <w:proofErr w:type="spellStart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научения</w:t>
      </w:r>
      <w:proofErr w:type="spellEnd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25. </w:t>
      </w:r>
      <w:proofErr w:type="spellStart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Неассоциативное</w:t>
      </w:r>
      <w:proofErr w:type="spellEnd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обучение его характеристика, примеры.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 Принципы классификации инстинктивного поведения, примеры.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 Ассоциативное обучение, характеристика, примеры.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28. </w:t>
      </w:r>
      <w:proofErr w:type="gramStart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Когнитивное</w:t>
      </w:r>
      <w:proofErr w:type="gramEnd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научение</w:t>
      </w:r>
      <w:proofErr w:type="spellEnd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импринтинг, примеры.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29. Когнитивное </w:t>
      </w:r>
      <w:proofErr w:type="spellStart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научение</w:t>
      </w:r>
      <w:proofErr w:type="spellEnd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латентное обучение, обучение «выбор по образцу», примеры.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30. Когнитивное </w:t>
      </w:r>
      <w:proofErr w:type="spellStart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научение</w:t>
      </w:r>
      <w:proofErr w:type="spellEnd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имитационное обучение, </w:t>
      </w:r>
      <w:proofErr w:type="spellStart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инсайт</w:t>
      </w:r>
      <w:proofErr w:type="spellEnd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примеры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Проблемы онтогенеза поведения.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Врожденное и приобретаемое в </w:t>
      </w:r>
      <w:proofErr w:type="spellStart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пренатальном</w:t>
      </w:r>
      <w:proofErr w:type="spellEnd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развитии поведения.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Сравнительный обзор развития двигательной активности зародышей, пр</w:t>
      </w: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меры.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Пренатальное</w:t>
      </w:r>
      <w:proofErr w:type="spellEnd"/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развитие сенсорных способностей и элементов общения, примеры.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Эмбриогенез  и развитие психического отражения.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</w:t>
      </w: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Особенности постнатального развития поведения животных, примеры.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Забота о потомстве, ее виды, примеры.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Инстинктивное поведение в раннем постнатальном периоде: инстинктивные движения, врожденное узнавание, примеры.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Ранний опыт в постнатальном периоде, примеры.</w:t>
      </w:r>
    </w:p>
    <w:p w:rsidR="003C7D14" w:rsidRPr="003C7D14" w:rsidRDefault="006A5601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0. Формирование общения и познавательные аспекты раннего постнатального поведения, примеры.</w:t>
      </w:r>
    </w:p>
    <w:p w:rsidR="003C7D14" w:rsidRPr="003C7D14" w:rsidRDefault="006A5601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Общая характеристика игры у животных.</w:t>
      </w:r>
    </w:p>
    <w:p w:rsidR="003C7D14" w:rsidRPr="003C7D14" w:rsidRDefault="006A5601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Совершенствование двигательной активности в играх животных, примеры.</w:t>
      </w:r>
    </w:p>
    <w:p w:rsidR="003C7D14" w:rsidRPr="003C7D14" w:rsidRDefault="006A5601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Формирование общения в играх животных, примеры. </w:t>
      </w:r>
    </w:p>
    <w:p w:rsidR="003C7D14" w:rsidRPr="003C7D14" w:rsidRDefault="006A5601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Познавательная функция игровой активности животных, примеры.</w:t>
      </w:r>
    </w:p>
    <w:p w:rsidR="003C7D14" w:rsidRPr="003C7D14" w:rsidRDefault="006A5601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Высшие формы игровой исследовательской деятельности, примеры.</w:t>
      </w:r>
    </w:p>
    <w:p w:rsidR="003C7D14" w:rsidRPr="003C7D14" w:rsidRDefault="006A5601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Законы эволюции и основные способы приспособления организма к </w:t>
      </w:r>
      <w:proofErr w:type="spellStart"/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ниям</w:t>
      </w:r>
      <w:proofErr w:type="spellEnd"/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жающей среды, примеры.</w:t>
      </w:r>
    </w:p>
    <w:p w:rsidR="003C7D14" w:rsidRPr="003C7D14" w:rsidRDefault="006A5601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Низший уровень развития элементарной сенсорной психики: движения, ориентации, примеры.</w:t>
      </w:r>
    </w:p>
    <w:p w:rsidR="003C7D14" w:rsidRPr="003C7D14" w:rsidRDefault="006A5601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Низший уровень развития элементарной сенсорной психики: пластичность поведения, общая характеристика психической активности, примеры.</w:t>
      </w:r>
    </w:p>
    <w:p w:rsidR="003C7D14" w:rsidRPr="003C7D14" w:rsidRDefault="006A5601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Высший уровень развития элементарной сенсорной психики: движения, </w:t>
      </w:r>
      <w:proofErr w:type="spellStart"/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сенсорика</w:t>
      </w:r>
      <w:proofErr w:type="spellEnd"/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сисы, примеры.</w:t>
      </w:r>
    </w:p>
    <w:p w:rsidR="003C7D14" w:rsidRPr="003C7D14" w:rsidRDefault="006A5601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0. Высший уровень развития элементарной сенсорной психики: зачатки вы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ших форм поведения, пластичность поведения, общая характеристика повед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ния, примеры.</w:t>
      </w:r>
    </w:p>
    <w:p w:rsidR="003C7D14" w:rsidRPr="003C7D14" w:rsidRDefault="006A5601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Низший уровень развития </w:t>
      </w:r>
      <w:proofErr w:type="spellStart"/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перцептивной</w:t>
      </w:r>
      <w:proofErr w:type="spellEnd"/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психики: движения, </w:t>
      </w:r>
      <w:proofErr w:type="spellStart"/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сенсорика</w:t>
      </w:r>
      <w:proofErr w:type="spellEnd"/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таксисы, прим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ры.</w:t>
      </w:r>
    </w:p>
    <w:p w:rsidR="003C7D14" w:rsidRPr="003C7D14" w:rsidRDefault="006A5601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Низший уровень развития </w:t>
      </w:r>
      <w:proofErr w:type="spellStart"/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перцептивной</w:t>
      </w:r>
      <w:proofErr w:type="spellEnd"/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психики: общение, территориал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ное поведение, примеры.</w:t>
      </w:r>
    </w:p>
    <w:p w:rsidR="003C7D14" w:rsidRPr="003C7D14" w:rsidRDefault="006A5601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Низший уровень развития </w:t>
      </w:r>
      <w:proofErr w:type="spellStart"/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перцептивной</w:t>
      </w:r>
      <w:proofErr w:type="spellEnd"/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психики: инстинкт и </w:t>
      </w:r>
      <w:proofErr w:type="spellStart"/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научение</w:t>
      </w:r>
      <w:proofErr w:type="spellEnd"/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общая характ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ристика поведения, примеры.</w:t>
      </w:r>
    </w:p>
    <w:p w:rsidR="003C7D14" w:rsidRPr="003C7D14" w:rsidRDefault="006A5601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Высший уровень развития </w:t>
      </w:r>
      <w:proofErr w:type="spellStart"/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перцептивной</w:t>
      </w:r>
      <w:proofErr w:type="spellEnd"/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психики: локомоция, </w:t>
      </w:r>
      <w:proofErr w:type="spellStart"/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сенсорика</w:t>
      </w:r>
      <w:proofErr w:type="spellEnd"/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примеры.</w:t>
      </w:r>
    </w:p>
    <w:p w:rsidR="003C7D14" w:rsidRPr="003C7D14" w:rsidRDefault="006A5601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Высший уровень развития </w:t>
      </w:r>
      <w:proofErr w:type="spellStart"/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перцептивной</w:t>
      </w:r>
      <w:proofErr w:type="spellEnd"/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психики: зрительные обобщения, общение, примеры.</w:t>
      </w:r>
    </w:p>
    <w:p w:rsidR="003C7D14" w:rsidRPr="003C7D14" w:rsidRDefault="006A5601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Предпосылки и элементы интеллектуального поведения животных, прим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ры.</w:t>
      </w:r>
    </w:p>
    <w:p w:rsidR="003C7D14" w:rsidRPr="003C7D14" w:rsidRDefault="006A5601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Особенности и критерии интеллектуального поведения животных, примеры.</w:t>
      </w:r>
    </w:p>
    <w:p w:rsidR="003C7D14" w:rsidRPr="003C7D14" w:rsidRDefault="006A5601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Формы мышления и биологическая ограниченность интеллекта животных, примеры.</w:t>
      </w:r>
    </w:p>
    <w:p w:rsidR="003C7D14" w:rsidRPr="003C7D14" w:rsidRDefault="006A5601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Опыты </w:t>
      </w:r>
      <w:proofErr w:type="spellStart"/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В.Келлера</w:t>
      </w:r>
      <w:proofErr w:type="spellEnd"/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приматами.</w:t>
      </w:r>
    </w:p>
    <w:p w:rsidR="003C7D14" w:rsidRPr="003C7D14" w:rsidRDefault="006A5601" w:rsidP="003C7D14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3C7D14" w:rsidRPr="003C7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0. Сравнение элементов сознания у животных и человека, примеры</w:t>
      </w:r>
    </w:p>
    <w:p w:rsidR="003C7D14" w:rsidRPr="003C7D14" w:rsidRDefault="003C7D14" w:rsidP="003C7D14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6E32" w:rsidRPr="003C7D14" w:rsidRDefault="00366E32" w:rsidP="003C7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66E32" w:rsidRPr="003C7D14" w:rsidSect="006E3CB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characterSpacingControl w:val="doNotCompress"/>
  <w:compat/>
  <w:rsids>
    <w:rsidRoot w:val="00366E32"/>
    <w:rsid w:val="00320888"/>
    <w:rsid w:val="00340FED"/>
    <w:rsid w:val="00366E32"/>
    <w:rsid w:val="003C7D14"/>
    <w:rsid w:val="006A5601"/>
    <w:rsid w:val="006E3CBB"/>
    <w:rsid w:val="00803769"/>
    <w:rsid w:val="00CF3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Doc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Doc1.dotx</Template>
  <TotalTime>10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2015-06-19T04:49:00Z</dcterms:created>
  <dcterms:modified xsi:type="dcterms:W3CDTF">2015-06-19T05:03:00Z</dcterms:modified>
</cp:coreProperties>
</file>